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5E" w:rsidRDefault="001B125E" w:rsidP="0094063B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  <w:u w:val="single"/>
        </w:rPr>
        <w:t>Корректировка программы на период обучения с применением дистанционных образовательных технологий</w:t>
      </w:r>
    </w:p>
    <w:p w:rsidR="001B125E" w:rsidRPr="00501F72" w:rsidRDefault="001B125E" w:rsidP="0094063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на период с </w:t>
      </w:r>
      <w:r>
        <w:rPr>
          <w:rFonts w:ascii="Times New Roman" w:hAnsi="Times New Roman"/>
          <w:b/>
          <w:sz w:val="28"/>
          <w:szCs w:val="28"/>
          <w:u w:val="single"/>
        </w:rPr>
        <w:t>06</w:t>
      </w:r>
      <w:r w:rsidRPr="00501F72">
        <w:rPr>
          <w:rFonts w:ascii="Times New Roman" w:hAnsi="Times New Roman"/>
          <w:b/>
          <w:sz w:val="28"/>
          <w:szCs w:val="28"/>
          <w:u w:val="single"/>
        </w:rPr>
        <w:t xml:space="preserve"> по 12 апреля</w:t>
      </w:r>
    </w:p>
    <w:p w:rsidR="001B125E" w:rsidRDefault="001B125E" w:rsidP="0094063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Ф.И.О. учителя: </w:t>
      </w:r>
      <w:r>
        <w:rPr>
          <w:rFonts w:ascii="Times New Roman" w:hAnsi="Times New Roman"/>
          <w:sz w:val="28"/>
          <w:szCs w:val="28"/>
          <w:u w:val="single"/>
        </w:rPr>
        <w:t>Федорова О. С.</w:t>
      </w:r>
    </w:p>
    <w:p w:rsidR="001B125E" w:rsidRDefault="001B125E" w:rsidP="0094063B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>Учебный предмет:</w:t>
      </w:r>
      <w:r>
        <w:rPr>
          <w:rFonts w:ascii="Times New Roman" w:hAnsi="Times New Roman"/>
          <w:sz w:val="28"/>
          <w:szCs w:val="28"/>
          <w:u w:val="single"/>
        </w:rPr>
        <w:t>английский язык</w:t>
      </w:r>
    </w:p>
    <w:p w:rsidR="001B125E" w:rsidRDefault="001B125E" w:rsidP="0094063B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501F72">
        <w:rPr>
          <w:rFonts w:ascii="Times New Roman" w:hAnsi="Times New Roman"/>
          <w:sz w:val="28"/>
          <w:szCs w:val="28"/>
        </w:rPr>
        <w:t xml:space="preserve">Класс: </w:t>
      </w:r>
      <w:r>
        <w:rPr>
          <w:rFonts w:ascii="Times New Roman" w:hAnsi="Times New Roman"/>
          <w:sz w:val="28"/>
          <w:szCs w:val="28"/>
          <w:u w:val="single"/>
        </w:rPr>
        <w:t>5А</w:t>
      </w:r>
    </w:p>
    <w:tbl>
      <w:tblPr>
        <w:tblW w:w="15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19"/>
        <w:gridCol w:w="3396"/>
        <w:gridCol w:w="1765"/>
        <w:gridCol w:w="3543"/>
        <w:gridCol w:w="2518"/>
        <w:gridCol w:w="1958"/>
        <w:gridCol w:w="1561"/>
      </w:tblGrid>
      <w:tr w:rsidR="001B125E" w:rsidRPr="006F4F43" w:rsidTr="006F4F43">
        <w:tc>
          <w:tcPr>
            <w:tcW w:w="1219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96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65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543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518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1958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61" w:type="dxa"/>
          </w:tcPr>
          <w:p w:rsidR="001B125E" w:rsidRPr="006F4F43" w:rsidRDefault="001B125E" w:rsidP="006F4F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F43">
              <w:rPr>
                <w:rFonts w:ascii="Times New Roman" w:hAnsi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1B125E" w:rsidRPr="006F4F43" w:rsidTr="006F4F43">
        <w:tc>
          <w:tcPr>
            <w:tcW w:w="1219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3396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Раздел 13:«Остров Мистера Бига». Употребление модальной конструкции tohavetodo в предложениях.Аудирование с выборочным пониманием без опоры на письменный текст</w:t>
            </w:r>
          </w:p>
        </w:tc>
        <w:tc>
          <w:tcPr>
            <w:tcW w:w="1765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43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Учебник с. 48-49 №1,2,3,4, документ 1 (письменно, выучить слова), учебник с. 61-62 знать правила чтения чисел. №15,16,17 (устно)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Интернет-ресурсы Lecta и ЯКласс.</w:t>
            </w:r>
          </w:p>
        </w:tc>
        <w:tc>
          <w:tcPr>
            <w:tcW w:w="2518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Фотография письменной работы на электронный адрес 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FOlga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146@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58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09.04. до 21.00</w:t>
            </w:r>
          </w:p>
        </w:tc>
        <w:tc>
          <w:tcPr>
            <w:tcW w:w="1561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Фронтальная оценка</w:t>
            </w:r>
          </w:p>
        </w:tc>
      </w:tr>
      <w:tr w:rsidR="001B125E" w:rsidRPr="006F4F43" w:rsidTr="006F4F43">
        <w:tc>
          <w:tcPr>
            <w:tcW w:w="1219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3396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Раздел 14: «Острова Тихого Океана». Составление диалог-обмен мнениями по тексту-истории: «IslandsoftheSouthPacific».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Обучение ведению диалога побуждения к действию.</w:t>
            </w:r>
          </w:p>
        </w:tc>
        <w:tc>
          <w:tcPr>
            <w:tcW w:w="1765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43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Учебник с.50-51, знать правило, №7, 12 (письменно), документ 2 (письменно, знать словосочетания)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Учебник с.54-55 №1,2 прочитать, перевести, ответить на вопросы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Интернет-ресурсы Lecta и ЯКласс</w:t>
            </w:r>
          </w:p>
        </w:tc>
        <w:tc>
          <w:tcPr>
            <w:tcW w:w="2518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Фотография письменной работы на электронный адрес 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FOlga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146@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58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10.04. до 21.00</w:t>
            </w:r>
          </w:p>
        </w:tc>
        <w:tc>
          <w:tcPr>
            <w:tcW w:w="1561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Фронтальная оценка</w:t>
            </w:r>
          </w:p>
        </w:tc>
      </w:tr>
      <w:tr w:rsidR="001B125E" w:rsidRPr="006F4F43" w:rsidTr="006F4F43">
        <w:tc>
          <w:tcPr>
            <w:tcW w:w="1219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3396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Просмотровое чтение, выбор заглавия для текста: «RobinsonCrusoe» 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Сопоставление текста с иллюстрацией; обнаружение в тексте несоответствий иллюстрации</w:t>
            </w:r>
          </w:p>
        </w:tc>
        <w:tc>
          <w:tcPr>
            <w:tcW w:w="1765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43" w:type="dxa"/>
          </w:tcPr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Учебник с. 52-53 №14,17,18 (устно), составить план текста из №17 (письменно) 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Учебник с.57-58 знать правило, № 9, 11 (письменно), 12</w:t>
            </w:r>
          </w:p>
          <w:p w:rsidR="001B125E" w:rsidRPr="006F4F43" w:rsidRDefault="001B125E" w:rsidP="006F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>Интернет-ресурсы Lecta и ЯКласс</w:t>
            </w:r>
          </w:p>
        </w:tc>
        <w:tc>
          <w:tcPr>
            <w:tcW w:w="2518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Фотография письменной работы на электронный адрес 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FOlga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146@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  <w:r w:rsidRPr="006F4F4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958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11.04. до 21.00</w:t>
            </w:r>
          </w:p>
        </w:tc>
        <w:tc>
          <w:tcPr>
            <w:tcW w:w="1561" w:type="dxa"/>
          </w:tcPr>
          <w:p w:rsidR="001B125E" w:rsidRPr="006F4F43" w:rsidRDefault="001B125E" w:rsidP="006F4F43">
            <w:pPr>
              <w:spacing w:after="0" w:line="240" w:lineRule="auto"/>
            </w:pPr>
            <w:r w:rsidRPr="006F4F43">
              <w:rPr>
                <w:rFonts w:ascii="Times New Roman" w:hAnsi="Times New Roman"/>
                <w:sz w:val="24"/>
                <w:szCs w:val="24"/>
              </w:rPr>
              <w:t>Фронтальная оценка</w:t>
            </w:r>
          </w:p>
        </w:tc>
      </w:tr>
    </w:tbl>
    <w:p w:rsidR="001B125E" w:rsidRDefault="001B125E" w:rsidP="00813E20"/>
    <w:sectPr w:rsidR="001B125E" w:rsidSect="00813E20">
      <w:pgSz w:w="16838" w:h="11906" w:orient="landscape"/>
      <w:pgMar w:top="1134" w:right="567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63B"/>
    <w:rsid w:val="0002146E"/>
    <w:rsid w:val="001A319A"/>
    <w:rsid w:val="001B125E"/>
    <w:rsid w:val="001D496E"/>
    <w:rsid w:val="00202BF2"/>
    <w:rsid w:val="00336F08"/>
    <w:rsid w:val="00341F73"/>
    <w:rsid w:val="00385086"/>
    <w:rsid w:val="003A2262"/>
    <w:rsid w:val="003A5D78"/>
    <w:rsid w:val="003D38A7"/>
    <w:rsid w:val="00437C12"/>
    <w:rsid w:val="004A37FF"/>
    <w:rsid w:val="004E6C42"/>
    <w:rsid w:val="00501F72"/>
    <w:rsid w:val="005574ED"/>
    <w:rsid w:val="006270AA"/>
    <w:rsid w:val="00642164"/>
    <w:rsid w:val="006D3403"/>
    <w:rsid w:val="006D7A64"/>
    <w:rsid w:val="006E004E"/>
    <w:rsid w:val="006F4F43"/>
    <w:rsid w:val="007B5876"/>
    <w:rsid w:val="007C3055"/>
    <w:rsid w:val="00813E20"/>
    <w:rsid w:val="00876625"/>
    <w:rsid w:val="008A02E8"/>
    <w:rsid w:val="009061AE"/>
    <w:rsid w:val="00911355"/>
    <w:rsid w:val="00933EE5"/>
    <w:rsid w:val="0094063B"/>
    <w:rsid w:val="00982121"/>
    <w:rsid w:val="009B783B"/>
    <w:rsid w:val="00A51B08"/>
    <w:rsid w:val="00A740F4"/>
    <w:rsid w:val="00A7513B"/>
    <w:rsid w:val="00A8189D"/>
    <w:rsid w:val="00AC70F5"/>
    <w:rsid w:val="00B85F83"/>
    <w:rsid w:val="00C97D1A"/>
    <w:rsid w:val="00D830E6"/>
    <w:rsid w:val="00DC0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3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063B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284</TotalTime>
  <Pages>1</Pages>
  <Words>265</Words>
  <Characters>1512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bio210</cp:lastModifiedBy>
  <cp:revision>11</cp:revision>
  <dcterms:created xsi:type="dcterms:W3CDTF">2020-03-26T19:11:00Z</dcterms:created>
  <dcterms:modified xsi:type="dcterms:W3CDTF">2020-03-29T18:09:00Z</dcterms:modified>
</cp:coreProperties>
</file>